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20B2" w:rsidRPr="000C5932" w:rsidRDefault="007B20B2" w:rsidP="000C5932">
      <w:pPr>
        <w:jc w:val="center"/>
        <w:rPr>
          <w:rFonts w:cs="Times New Roman"/>
          <w:sz w:val="28"/>
          <w:szCs w:val="28"/>
        </w:rPr>
      </w:pPr>
      <w:r>
        <w:rPr>
          <w:rFonts w:cs="宋体" w:hint="eastAsia"/>
          <w:sz w:val="28"/>
          <w:szCs w:val="28"/>
        </w:rPr>
        <w:t>网络知识</w:t>
      </w:r>
      <w:r w:rsidRPr="000C5932">
        <w:rPr>
          <w:rFonts w:cs="宋体" w:hint="eastAsia"/>
          <w:sz w:val="28"/>
          <w:szCs w:val="28"/>
        </w:rPr>
        <w:t>练习题</w:t>
      </w:r>
    </w:p>
    <w:p w:rsidR="007B20B2" w:rsidRDefault="007B20B2" w:rsidP="00A2148B">
      <w:pPr>
        <w:rPr>
          <w:rFonts w:cs="Times New Roman"/>
        </w:rPr>
      </w:pPr>
      <w:r>
        <w:rPr>
          <w:rFonts w:cs="宋体" w:hint="eastAsia"/>
        </w:rPr>
        <w:t>一、单选题</w:t>
      </w:r>
    </w:p>
    <w:p w:rsidR="007B20B2" w:rsidRDefault="007B20B2" w:rsidP="00A2148B">
      <w:pPr>
        <w:rPr>
          <w:rFonts w:cs="Times New Roman"/>
        </w:rPr>
      </w:pPr>
      <w:r>
        <w:t>1. http://www.cernet.edu.cn</w:t>
      </w:r>
      <w:r>
        <w:rPr>
          <w:rFonts w:cs="宋体" w:hint="eastAsia"/>
        </w:rPr>
        <w:t>中代表国家区域名的是</w:t>
      </w:r>
      <w:r>
        <w:t>________</w:t>
      </w:r>
      <w:r>
        <w:rPr>
          <w:rFonts w:cs="宋体" w:hint="eastAsia"/>
        </w:rPr>
        <w:t>。</w:t>
      </w:r>
    </w:p>
    <w:p w:rsidR="007B20B2" w:rsidRDefault="007B20B2" w:rsidP="00A2148B">
      <w:r>
        <w:t>A.www</w:t>
      </w:r>
      <w:r>
        <w:tab/>
      </w:r>
      <w:r>
        <w:tab/>
        <w:t>B.cernet</w:t>
      </w:r>
      <w:r>
        <w:tab/>
      </w:r>
      <w:r>
        <w:tab/>
        <w:t>C.edu</w:t>
      </w:r>
      <w:r>
        <w:tab/>
      </w:r>
      <w:r>
        <w:tab/>
        <w:t>D.cn</w:t>
      </w:r>
    </w:p>
    <w:p w:rsidR="007B20B2" w:rsidRDefault="007B20B2" w:rsidP="00A2148B"/>
    <w:p w:rsidR="007B20B2" w:rsidRDefault="007B20B2" w:rsidP="00500DF3">
      <w:pPr>
        <w:outlineLvl w:val="0"/>
        <w:rPr>
          <w:rFonts w:cs="Times New Roman"/>
        </w:rPr>
      </w:pPr>
      <w:r>
        <w:t xml:space="preserve">2. </w:t>
      </w:r>
      <w:r>
        <w:rPr>
          <w:rFonts w:cs="宋体" w:hint="eastAsia"/>
        </w:rPr>
        <w:t>常用的浏览器软件有</w:t>
      </w:r>
      <w:r>
        <w:t>________</w:t>
      </w:r>
      <w:r>
        <w:rPr>
          <w:rFonts w:cs="宋体" w:hint="eastAsia"/>
        </w:rPr>
        <w:t>。</w:t>
      </w:r>
    </w:p>
    <w:p w:rsidR="007B20B2" w:rsidRDefault="007B20B2" w:rsidP="009965B3">
      <w:r>
        <w:t>A.Internet Explorer</w:t>
      </w:r>
      <w:r>
        <w:rPr>
          <w:rFonts w:cs="宋体" w:hint="eastAsia"/>
        </w:rPr>
        <w:t>和</w:t>
      </w:r>
      <w:r>
        <w:t>Navigator</w:t>
      </w:r>
    </w:p>
    <w:p w:rsidR="007B20B2" w:rsidRDefault="007B20B2" w:rsidP="009965B3">
      <w:r>
        <w:t>B.Internet Explorer</w:t>
      </w:r>
      <w:r>
        <w:rPr>
          <w:rFonts w:cs="宋体" w:hint="eastAsia"/>
        </w:rPr>
        <w:t>和</w:t>
      </w:r>
      <w:r>
        <w:t>Outlook Express</w:t>
      </w:r>
    </w:p>
    <w:p w:rsidR="007B20B2" w:rsidRDefault="007B20B2" w:rsidP="009965B3">
      <w:r>
        <w:t>C.Navigator</w:t>
      </w:r>
      <w:r>
        <w:rPr>
          <w:rFonts w:cs="宋体" w:hint="eastAsia"/>
        </w:rPr>
        <w:t>和</w:t>
      </w:r>
      <w:r>
        <w:t>Outlook Express</w:t>
      </w:r>
    </w:p>
    <w:p w:rsidR="007B20B2" w:rsidRDefault="007B20B2" w:rsidP="009965B3">
      <w:r>
        <w:t>D.Internet Explorer</w:t>
      </w:r>
      <w:r>
        <w:rPr>
          <w:rFonts w:cs="宋体" w:hint="eastAsia"/>
        </w:rPr>
        <w:t>和</w:t>
      </w:r>
      <w:r>
        <w:t>Microsoft Word</w:t>
      </w:r>
    </w:p>
    <w:p w:rsidR="007B20B2" w:rsidRDefault="007B20B2" w:rsidP="009965B3"/>
    <w:p w:rsidR="007B20B2" w:rsidRDefault="007B20B2" w:rsidP="00500DF3">
      <w:pPr>
        <w:outlineLvl w:val="0"/>
        <w:rPr>
          <w:rFonts w:cs="Times New Roman"/>
        </w:rPr>
      </w:pPr>
      <w:r>
        <w:t xml:space="preserve">3. </w:t>
      </w:r>
      <w:r>
        <w:rPr>
          <w:rFonts w:cs="宋体" w:hint="eastAsia"/>
        </w:rPr>
        <w:t>因特网上专门提供网上搜索的工具叫</w:t>
      </w:r>
      <w:r>
        <w:t>________</w:t>
      </w:r>
      <w:r>
        <w:rPr>
          <w:rFonts w:cs="宋体" w:hint="eastAsia"/>
        </w:rPr>
        <w:t>。</w:t>
      </w:r>
    </w:p>
    <w:p w:rsidR="007B20B2" w:rsidRDefault="007B20B2" w:rsidP="00603163">
      <w:pPr>
        <w:rPr>
          <w:rFonts w:cs="Times New Roman"/>
        </w:rPr>
      </w:pPr>
      <w:r>
        <w:t>A.</w:t>
      </w:r>
      <w:r>
        <w:rPr>
          <w:rFonts w:cs="宋体" w:hint="eastAsia"/>
        </w:rPr>
        <w:t>查找</w:t>
      </w:r>
      <w:r>
        <w:rPr>
          <w:rFonts w:cs="Times New Roman"/>
        </w:rPr>
        <w:tab/>
      </w:r>
      <w:r>
        <w:rPr>
          <w:rFonts w:cs="Times New Roman"/>
        </w:rPr>
        <w:tab/>
      </w:r>
      <w:r>
        <w:t>B.</w:t>
      </w:r>
      <w:r>
        <w:rPr>
          <w:rFonts w:cs="宋体" w:hint="eastAsia"/>
        </w:rPr>
        <w:t>查询</w:t>
      </w:r>
      <w:r>
        <w:rPr>
          <w:rFonts w:cs="Times New Roman"/>
        </w:rPr>
        <w:tab/>
      </w:r>
      <w:r>
        <w:rPr>
          <w:rFonts w:cs="Times New Roman"/>
        </w:rPr>
        <w:tab/>
      </w:r>
      <w:r>
        <w:t>C.</w:t>
      </w:r>
      <w:r>
        <w:rPr>
          <w:rFonts w:cs="宋体" w:hint="eastAsia"/>
        </w:rPr>
        <w:t>搜索引擎</w:t>
      </w:r>
      <w:r>
        <w:rPr>
          <w:rFonts w:cs="Times New Roman"/>
        </w:rPr>
        <w:tab/>
      </w:r>
      <w:r>
        <w:rPr>
          <w:rFonts w:cs="Times New Roman"/>
        </w:rPr>
        <w:tab/>
      </w:r>
      <w:r>
        <w:t>D.</w:t>
      </w:r>
      <w:r>
        <w:rPr>
          <w:rFonts w:cs="宋体" w:hint="eastAsia"/>
        </w:rPr>
        <w:t>查看</w:t>
      </w:r>
    </w:p>
    <w:p w:rsidR="007B20B2" w:rsidRDefault="007B20B2" w:rsidP="006D0409">
      <w:pPr>
        <w:rPr>
          <w:rFonts w:cs="Times New Roman"/>
        </w:rPr>
      </w:pPr>
    </w:p>
    <w:p w:rsidR="007B20B2" w:rsidRDefault="007B20B2" w:rsidP="00500DF3">
      <w:pPr>
        <w:outlineLvl w:val="0"/>
      </w:pPr>
      <w:r>
        <w:t xml:space="preserve">4. </w:t>
      </w:r>
      <w:r>
        <w:rPr>
          <w:rFonts w:cs="宋体" w:hint="eastAsia"/>
        </w:rPr>
        <w:t>无论目前浏览的网页在何处，只要按一下下列哪一个按钮即可回到主页？</w:t>
      </w:r>
      <w:r>
        <w:t>________</w:t>
      </w:r>
    </w:p>
    <w:p w:rsidR="007B20B2" w:rsidRDefault="007B20B2" w:rsidP="004E5EF4">
      <w:pPr>
        <w:rPr>
          <w:rFonts w:cs="Times New Roman"/>
        </w:rPr>
      </w:pPr>
      <w:r>
        <w:t>A.</w:t>
      </w:r>
      <w:r>
        <w:rPr>
          <w:rFonts w:cs="宋体" w:hint="eastAsia"/>
        </w:rPr>
        <w:t>后退</w:t>
      </w:r>
      <w:r>
        <w:rPr>
          <w:rFonts w:cs="Times New Roman"/>
        </w:rPr>
        <w:tab/>
      </w:r>
      <w:r>
        <w:rPr>
          <w:rFonts w:cs="Times New Roman"/>
        </w:rPr>
        <w:tab/>
      </w:r>
      <w:r>
        <w:t>B.</w:t>
      </w:r>
      <w:r>
        <w:rPr>
          <w:rFonts w:cs="宋体" w:hint="eastAsia"/>
        </w:rPr>
        <w:t>前进</w:t>
      </w:r>
      <w:r>
        <w:rPr>
          <w:rFonts w:cs="Times New Roman"/>
        </w:rPr>
        <w:tab/>
      </w:r>
      <w:r>
        <w:rPr>
          <w:rFonts w:cs="Times New Roman"/>
        </w:rPr>
        <w:tab/>
      </w:r>
      <w:r>
        <w:t>C.</w:t>
      </w:r>
      <w:r>
        <w:rPr>
          <w:rFonts w:cs="宋体" w:hint="eastAsia"/>
        </w:rPr>
        <w:t>停止</w:t>
      </w:r>
      <w:r>
        <w:rPr>
          <w:rFonts w:cs="Times New Roman"/>
        </w:rPr>
        <w:tab/>
      </w:r>
      <w:r>
        <w:rPr>
          <w:rFonts w:cs="Times New Roman"/>
        </w:rPr>
        <w:tab/>
      </w:r>
      <w:r>
        <w:t>D.</w:t>
      </w:r>
      <w:r>
        <w:rPr>
          <w:rFonts w:cs="宋体" w:hint="eastAsia"/>
        </w:rPr>
        <w:t>主页</w:t>
      </w:r>
    </w:p>
    <w:p w:rsidR="007B20B2" w:rsidRDefault="007B20B2" w:rsidP="004E5EF4">
      <w:pPr>
        <w:rPr>
          <w:rFonts w:cs="Times New Roman"/>
        </w:rPr>
      </w:pPr>
    </w:p>
    <w:p w:rsidR="007B20B2" w:rsidRDefault="007B20B2" w:rsidP="00500DF3">
      <w:pPr>
        <w:outlineLvl w:val="0"/>
        <w:rPr>
          <w:rFonts w:cs="Times New Roman"/>
        </w:rPr>
      </w:pPr>
      <w:r>
        <w:t xml:space="preserve">5. </w:t>
      </w:r>
      <w:r>
        <w:rPr>
          <w:rFonts w:cs="宋体" w:hint="eastAsia"/>
        </w:rPr>
        <w:t>关于电子邮件的叙述正确的是</w:t>
      </w:r>
      <w:r>
        <w:t>________</w:t>
      </w:r>
      <w:r>
        <w:rPr>
          <w:rFonts w:cs="宋体" w:hint="eastAsia"/>
        </w:rPr>
        <w:t>。</w:t>
      </w:r>
    </w:p>
    <w:p w:rsidR="007B20B2" w:rsidRDefault="007B20B2" w:rsidP="004E5EF4">
      <w:pPr>
        <w:rPr>
          <w:rFonts w:cs="Times New Roman"/>
        </w:rPr>
      </w:pPr>
      <w:r>
        <w:t>A.</w:t>
      </w:r>
      <w:r>
        <w:rPr>
          <w:rFonts w:cs="宋体" w:hint="eastAsia"/>
        </w:rPr>
        <w:t>电子邮件只能传输文本</w:t>
      </w:r>
      <w:r>
        <w:rPr>
          <w:rFonts w:cs="Times New Roman"/>
        </w:rPr>
        <w:tab/>
      </w:r>
      <w:r>
        <w:rPr>
          <w:rFonts w:cs="Times New Roman"/>
        </w:rPr>
        <w:tab/>
      </w:r>
      <w:r>
        <w:t>B.</w:t>
      </w:r>
      <w:r>
        <w:rPr>
          <w:rFonts w:cs="宋体" w:hint="eastAsia"/>
        </w:rPr>
        <w:t>电子邮件只能传输文本和图片</w:t>
      </w:r>
    </w:p>
    <w:p w:rsidR="007B20B2" w:rsidRDefault="007B20B2" w:rsidP="004E5EF4">
      <w:pPr>
        <w:rPr>
          <w:rFonts w:cs="Times New Roman"/>
        </w:rPr>
      </w:pPr>
      <w:r>
        <w:t>C.</w:t>
      </w:r>
      <w:r>
        <w:rPr>
          <w:rFonts w:cs="宋体" w:hint="eastAsia"/>
        </w:rPr>
        <w:t>电子邮件可以传输文本、图片、视像、程序等</w:t>
      </w:r>
    </w:p>
    <w:p w:rsidR="007B20B2" w:rsidRDefault="007B20B2" w:rsidP="004E5EF4">
      <w:pPr>
        <w:rPr>
          <w:rFonts w:cs="Times New Roman"/>
        </w:rPr>
      </w:pPr>
      <w:r>
        <w:t>D.</w:t>
      </w:r>
      <w:r>
        <w:rPr>
          <w:rFonts w:cs="宋体" w:hint="eastAsia"/>
        </w:rPr>
        <w:t>电子邮件不能传输图片</w:t>
      </w:r>
    </w:p>
    <w:p w:rsidR="007B20B2" w:rsidRDefault="007B20B2" w:rsidP="004E5EF4">
      <w:pPr>
        <w:rPr>
          <w:rFonts w:cs="Times New Roman"/>
        </w:rPr>
      </w:pPr>
    </w:p>
    <w:p w:rsidR="007B20B2" w:rsidRDefault="007B20B2" w:rsidP="00500DF3">
      <w:pPr>
        <w:outlineLvl w:val="0"/>
        <w:rPr>
          <w:rFonts w:cs="Times New Roman"/>
        </w:rPr>
      </w:pPr>
      <w:r>
        <w:t xml:space="preserve">6. </w:t>
      </w:r>
      <w:r>
        <w:rPr>
          <w:rFonts w:cs="宋体" w:hint="eastAsia"/>
        </w:rPr>
        <w:t>普通用户通过因特网的查询功能不可以完成的是</w:t>
      </w:r>
      <w:r>
        <w:t>________</w:t>
      </w:r>
      <w:r>
        <w:rPr>
          <w:rFonts w:cs="宋体" w:hint="eastAsia"/>
        </w:rPr>
        <w:t>。</w:t>
      </w:r>
    </w:p>
    <w:p w:rsidR="007B20B2" w:rsidRDefault="007B20B2" w:rsidP="004E5EF4">
      <w:pPr>
        <w:rPr>
          <w:rFonts w:cs="Times New Roman"/>
        </w:rPr>
      </w:pPr>
      <w:r>
        <w:t>A.</w:t>
      </w:r>
      <w:r>
        <w:rPr>
          <w:rFonts w:cs="宋体" w:hint="eastAsia"/>
        </w:rPr>
        <w:t>查找某位明星的地址</w:t>
      </w:r>
      <w:r>
        <w:rPr>
          <w:rFonts w:cs="Times New Roman"/>
        </w:rPr>
        <w:tab/>
      </w:r>
      <w:r>
        <w:rPr>
          <w:rFonts w:cs="Times New Roman"/>
        </w:rPr>
        <w:tab/>
      </w:r>
      <w:r>
        <w:t>B.</w:t>
      </w:r>
      <w:r>
        <w:rPr>
          <w:rFonts w:cs="宋体" w:hint="eastAsia"/>
        </w:rPr>
        <w:t>查找某种软件</w:t>
      </w:r>
    </w:p>
    <w:p w:rsidR="007B20B2" w:rsidRDefault="007B20B2" w:rsidP="004E5EF4">
      <w:pPr>
        <w:rPr>
          <w:rFonts w:cs="Times New Roman"/>
        </w:rPr>
      </w:pPr>
      <w:r>
        <w:t>C.</w:t>
      </w:r>
      <w:r>
        <w:rPr>
          <w:rFonts w:cs="宋体" w:hint="eastAsia"/>
        </w:rPr>
        <w:t>查找某个公司的电话</w:t>
      </w:r>
      <w:r>
        <w:rPr>
          <w:rFonts w:cs="Times New Roman"/>
        </w:rPr>
        <w:tab/>
      </w:r>
      <w:r>
        <w:rPr>
          <w:rFonts w:cs="Times New Roman"/>
        </w:rPr>
        <w:tab/>
      </w:r>
      <w:r>
        <w:t>D.</w:t>
      </w:r>
      <w:r>
        <w:rPr>
          <w:rFonts w:cs="宋体" w:hint="eastAsia"/>
        </w:rPr>
        <w:t>查找机密档案</w:t>
      </w:r>
    </w:p>
    <w:p w:rsidR="007B20B2" w:rsidRDefault="007B20B2" w:rsidP="004E5EF4">
      <w:pPr>
        <w:rPr>
          <w:rFonts w:cs="Times New Roman"/>
        </w:rPr>
      </w:pPr>
    </w:p>
    <w:p w:rsidR="007B20B2" w:rsidRDefault="007B20B2" w:rsidP="00584C2D">
      <w:pPr>
        <w:rPr>
          <w:rFonts w:cs="Times New Roman"/>
        </w:rPr>
      </w:pPr>
      <w:r>
        <w:t xml:space="preserve">7. </w:t>
      </w:r>
      <w:r>
        <w:rPr>
          <w:rFonts w:cs="宋体" w:hint="eastAsia"/>
        </w:rPr>
        <w:t>下列哪些是浏览万维网</w:t>
      </w:r>
      <w:r>
        <w:t>(WWW)</w:t>
      </w:r>
      <w:r>
        <w:rPr>
          <w:rFonts w:cs="宋体" w:hint="eastAsia"/>
        </w:rPr>
        <w:t>可使用的工具？</w:t>
      </w:r>
      <w:r>
        <w:t>________</w:t>
      </w:r>
      <w:r>
        <w:rPr>
          <w:rFonts w:cs="宋体" w:hint="eastAsia"/>
        </w:rPr>
        <w:t>。</w:t>
      </w:r>
    </w:p>
    <w:p w:rsidR="007B20B2" w:rsidRDefault="007B20B2" w:rsidP="00584C2D">
      <w:r>
        <w:t>A.http</w:t>
      </w:r>
      <w:r>
        <w:tab/>
      </w:r>
      <w:r>
        <w:tab/>
        <w:t>B.gopher</w:t>
      </w:r>
      <w:r>
        <w:tab/>
      </w:r>
      <w:r>
        <w:tab/>
        <w:t>C.ftp</w:t>
      </w:r>
      <w:r>
        <w:tab/>
      </w:r>
      <w:r>
        <w:tab/>
        <w:t>D.Interner Explorer</w:t>
      </w:r>
    </w:p>
    <w:p w:rsidR="007B20B2" w:rsidRDefault="007B20B2" w:rsidP="00584C2D"/>
    <w:p w:rsidR="007B20B2" w:rsidRDefault="007B20B2" w:rsidP="00500DF3">
      <w:pPr>
        <w:outlineLvl w:val="0"/>
        <w:rPr>
          <w:rFonts w:cs="Times New Roman"/>
        </w:rPr>
      </w:pPr>
      <w:r>
        <w:t xml:space="preserve">8. </w:t>
      </w:r>
      <w:r>
        <w:rPr>
          <w:rFonts w:cs="宋体" w:hint="eastAsia"/>
        </w:rPr>
        <w:t>下列关于搜索引擎的叙述中，不正确的是</w:t>
      </w:r>
      <w:r>
        <w:t>________</w:t>
      </w:r>
      <w:r>
        <w:rPr>
          <w:rFonts w:cs="宋体" w:hint="eastAsia"/>
        </w:rPr>
        <w:t>。</w:t>
      </w:r>
    </w:p>
    <w:p w:rsidR="007B20B2" w:rsidRDefault="007B20B2" w:rsidP="00584C2D">
      <w:pPr>
        <w:rPr>
          <w:rFonts w:cs="Times New Roman"/>
        </w:rPr>
      </w:pPr>
      <w:r>
        <w:t>A.</w:t>
      </w:r>
      <w:r>
        <w:rPr>
          <w:rFonts w:cs="宋体" w:hint="eastAsia"/>
        </w:rPr>
        <w:t>搜索引擎是在</w:t>
      </w:r>
      <w:r>
        <w:t>Internet</w:t>
      </w:r>
      <w:r>
        <w:rPr>
          <w:rFonts w:cs="宋体" w:hint="eastAsia"/>
        </w:rPr>
        <w:t>上执行信息搜索的专用工具</w:t>
      </w:r>
    </w:p>
    <w:p w:rsidR="007B20B2" w:rsidRDefault="007B20B2" w:rsidP="00584C2D">
      <w:pPr>
        <w:rPr>
          <w:rFonts w:cs="Times New Roman"/>
        </w:rPr>
      </w:pPr>
      <w:r>
        <w:t>B.</w:t>
      </w:r>
      <w:r>
        <w:rPr>
          <w:rFonts w:cs="宋体" w:hint="eastAsia"/>
        </w:rPr>
        <w:t>利用搜索引擎可以方便用户在</w:t>
      </w:r>
      <w:r>
        <w:t>Internet</w:t>
      </w:r>
      <w:r>
        <w:rPr>
          <w:rFonts w:cs="宋体" w:hint="eastAsia"/>
        </w:rPr>
        <w:t>上检索信息，但对信息检索效率的提高并不大</w:t>
      </w:r>
    </w:p>
    <w:p w:rsidR="007B20B2" w:rsidRDefault="007B20B2" w:rsidP="00584C2D">
      <w:pPr>
        <w:rPr>
          <w:rFonts w:cs="Times New Roman"/>
        </w:rPr>
      </w:pPr>
      <w:r>
        <w:t>C.</w:t>
      </w:r>
      <w:r>
        <w:rPr>
          <w:rFonts w:cs="宋体" w:hint="eastAsia"/>
        </w:rPr>
        <w:t>利用搜索引擎搜索到的匹配条目一般以超链接的形式显示在搜索结果网页中</w:t>
      </w:r>
    </w:p>
    <w:p w:rsidR="007B20B2" w:rsidRDefault="007B20B2" w:rsidP="00584C2D">
      <w:pPr>
        <w:rPr>
          <w:rFonts w:cs="Times New Roman"/>
        </w:rPr>
      </w:pPr>
      <w:r>
        <w:t>D.</w:t>
      </w:r>
      <w:r>
        <w:rPr>
          <w:rFonts w:cs="宋体" w:hint="eastAsia"/>
        </w:rPr>
        <w:t>搜索引擎一般提供分类目录和关键字检索这两种搜索方式</w:t>
      </w:r>
    </w:p>
    <w:p w:rsidR="007B20B2" w:rsidRDefault="007B20B2" w:rsidP="00584C2D">
      <w:pPr>
        <w:rPr>
          <w:rFonts w:cs="Times New Roman"/>
        </w:rPr>
      </w:pPr>
    </w:p>
    <w:p w:rsidR="007B20B2" w:rsidRDefault="007B20B2" w:rsidP="00081B8D">
      <w:r>
        <w:t xml:space="preserve">9. </w:t>
      </w:r>
      <w:r>
        <w:rPr>
          <w:rFonts w:cs="宋体" w:hint="eastAsia"/>
        </w:rPr>
        <w:t>下列选项中不属于网络设备的是</w:t>
      </w:r>
      <w:r>
        <w:t>________.</w:t>
      </w:r>
    </w:p>
    <w:p w:rsidR="007B20B2" w:rsidRDefault="007B20B2" w:rsidP="00081B8D">
      <w:pPr>
        <w:rPr>
          <w:rFonts w:cs="Times New Roman"/>
        </w:rPr>
      </w:pPr>
      <w:r>
        <w:t>A.</w:t>
      </w:r>
      <w:r>
        <w:rPr>
          <w:rFonts w:cs="宋体" w:hint="eastAsia"/>
        </w:rPr>
        <w:t>交换机和路由器</w:t>
      </w:r>
      <w:r>
        <w:rPr>
          <w:rFonts w:cs="Times New Roman"/>
        </w:rPr>
        <w:tab/>
      </w:r>
      <w:r>
        <w:rPr>
          <w:rFonts w:cs="Times New Roman"/>
        </w:rPr>
        <w:tab/>
      </w:r>
      <w:r>
        <w:t>B.</w:t>
      </w:r>
      <w:r>
        <w:rPr>
          <w:rFonts w:cs="宋体" w:hint="eastAsia"/>
        </w:rPr>
        <w:t>网关和网桥</w:t>
      </w:r>
    </w:p>
    <w:p w:rsidR="007B20B2" w:rsidRDefault="007B20B2" w:rsidP="00081B8D">
      <w:pPr>
        <w:rPr>
          <w:rFonts w:cs="Times New Roman"/>
        </w:rPr>
      </w:pPr>
      <w:r>
        <w:t>C.</w:t>
      </w:r>
      <w:r>
        <w:rPr>
          <w:rFonts w:cs="宋体" w:hint="eastAsia"/>
        </w:rPr>
        <w:t>光缆和微波</w:t>
      </w:r>
      <w:r>
        <w:rPr>
          <w:rFonts w:cs="Times New Roman"/>
        </w:rPr>
        <w:tab/>
      </w:r>
      <w:r>
        <w:rPr>
          <w:rFonts w:cs="Times New Roman"/>
        </w:rPr>
        <w:tab/>
      </w:r>
      <w:r>
        <w:rPr>
          <w:rFonts w:cs="Times New Roman"/>
        </w:rPr>
        <w:tab/>
      </w:r>
      <w:r>
        <w:t>D.</w:t>
      </w:r>
      <w:r>
        <w:rPr>
          <w:rFonts w:cs="宋体" w:hint="eastAsia"/>
        </w:rPr>
        <w:t>中继器和集线器</w:t>
      </w:r>
    </w:p>
    <w:p w:rsidR="007B20B2" w:rsidRDefault="007B20B2" w:rsidP="00081B8D">
      <w:pPr>
        <w:rPr>
          <w:rFonts w:cs="Times New Roman"/>
        </w:rPr>
      </w:pPr>
    </w:p>
    <w:p w:rsidR="007B20B2" w:rsidRDefault="007B20B2" w:rsidP="00081B8D">
      <w:r>
        <w:t xml:space="preserve">10. </w:t>
      </w:r>
      <w:r>
        <w:rPr>
          <w:rFonts w:cs="宋体" w:hint="eastAsia"/>
        </w:rPr>
        <w:t>计算机网络中计算机之间的通信</w:t>
      </w:r>
      <w:r>
        <w:t>________.</w:t>
      </w:r>
    </w:p>
    <w:p w:rsidR="007B20B2" w:rsidRDefault="007B20B2" w:rsidP="00081B8D">
      <w:pPr>
        <w:rPr>
          <w:rFonts w:cs="Times New Roman"/>
        </w:rPr>
      </w:pPr>
      <w:r>
        <w:t>A.</w:t>
      </w:r>
      <w:r>
        <w:rPr>
          <w:rFonts w:cs="宋体" w:hint="eastAsia"/>
        </w:rPr>
        <w:t>是通过网线实现的</w:t>
      </w:r>
      <w:r>
        <w:rPr>
          <w:rFonts w:cs="Times New Roman"/>
        </w:rPr>
        <w:tab/>
      </w:r>
      <w:r>
        <w:t>B.</w:t>
      </w:r>
      <w:r>
        <w:rPr>
          <w:rFonts w:cs="宋体" w:hint="eastAsia"/>
        </w:rPr>
        <w:t>是通过网络协议实现的</w:t>
      </w:r>
    </w:p>
    <w:p w:rsidR="007B20B2" w:rsidRDefault="007B20B2" w:rsidP="00081B8D">
      <w:pPr>
        <w:rPr>
          <w:rFonts w:cs="Times New Roman"/>
        </w:rPr>
      </w:pPr>
      <w:r>
        <w:t>C.</w:t>
      </w:r>
      <w:r>
        <w:rPr>
          <w:rFonts w:cs="宋体" w:hint="eastAsia"/>
        </w:rPr>
        <w:t>是通过局域网实现的</w:t>
      </w:r>
      <w:r>
        <w:rPr>
          <w:rFonts w:cs="Times New Roman"/>
        </w:rPr>
        <w:tab/>
      </w:r>
      <w:r>
        <w:t>D.</w:t>
      </w:r>
      <w:r>
        <w:rPr>
          <w:rFonts w:cs="宋体" w:hint="eastAsia"/>
        </w:rPr>
        <w:t>是通过交换网实现的</w:t>
      </w:r>
    </w:p>
    <w:p w:rsidR="007B20B2" w:rsidRDefault="007B20B2" w:rsidP="00081B8D">
      <w:pPr>
        <w:rPr>
          <w:rFonts w:cs="Times New Roman"/>
        </w:rPr>
      </w:pPr>
    </w:p>
    <w:p w:rsidR="007B20B2" w:rsidRPr="00AB5A72" w:rsidRDefault="007B20B2" w:rsidP="00701330">
      <w:pPr>
        <w:ind w:firstLine="420"/>
        <w:rPr>
          <w:rFonts w:cs="Times New Roman"/>
        </w:rPr>
      </w:pPr>
    </w:p>
    <w:p w:rsidR="007B20B2" w:rsidRDefault="007B20B2" w:rsidP="00D77976">
      <w:pPr>
        <w:rPr>
          <w:rFonts w:cs="Times New Roman"/>
        </w:rPr>
      </w:pPr>
      <w:r>
        <w:rPr>
          <w:rFonts w:cs="宋体" w:hint="eastAsia"/>
        </w:rPr>
        <w:t>二、多项选择题</w:t>
      </w:r>
    </w:p>
    <w:p w:rsidR="007B20B2" w:rsidRDefault="007B20B2" w:rsidP="00A00CA1">
      <w:r>
        <w:t>1.</w:t>
      </w:r>
      <w:r>
        <w:rPr>
          <w:rFonts w:cs="宋体" w:hint="eastAsia"/>
        </w:rPr>
        <w:t>下列有关顶级域名的描述正确的是</w:t>
      </w:r>
      <w:r>
        <w:t>________.</w:t>
      </w:r>
    </w:p>
    <w:p w:rsidR="007B20B2" w:rsidRDefault="007B20B2" w:rsidP="007B6F90">
      <w:pPr>
        <w:rPr>
          <w:rFonts w:cs="Times New Roman"/>
        </w:rPr>
      </w:pPr>
      <w:r>
        <w:t>A. org</w:t>
      </w:r>
      <w:r>
        <w:rPr>
          <w:rFonts w:cs="宋体" w:hint="eastAsia"/>
        </w:rPr>
        <w:t>代表军事组织</w:t>
      </w:r>
      <w:r>
        <w:rPr>
          <w:rFonts w:cs="Times New Roman"/>
        </w:rPr>
        <w:tab/>
      </w:r>
      <w:r>
        <w:rPr>
          <w:rFonts w:cs="Times New Roman"/>
        </w:rPr>
        <w:tab/>
      </w:r>
      <w:r>
        <w:t>B. com</w:t>
      </w:r>
      <w:r>
        <w:rPr>
          <w:rFonts w:cs="宋体" w:hint="eastAsia"/>
        </w:rPr>
        <w:t>代表商业组织</w:t>
      </w:r>
    </w:p>
    <w:p w:rsidR="007B20B2" w:rsidRDefault="007B20B2" w:rsidP="000E0394">
      <w:pPr>
        <w:rPr>
          <w:rFonts w:cs="Times New Roman"/>
        </w:rPr>
      </w:pPr>
      <w:r>
        <w:t>C. mil</w:t>
      </w:r>
      <w:r>
        <w:rPr>
          <w:rFonts w:cs="宋体" w:hint="eastAsia"/>
        </w:rPr>
        <w:t>代表非营利组织</w:t>
      </w:r>
      <w:r>
        <w:rPr>
          <w:rFonts w:cs="Times New Roman"/>
        </w:rPr>
        <w:tab/>
      </w:r>
      <w:r>
        <w:rPr>
          <w:rFonts w:cs="Times New Roman"/>
        </w:rPr>
        <w:tab/>
      </w:r>
      <w:r>
        <w:t>D. edu</w:t>
      </w:r>
      <w:r>
        <w:rPr>
          <w:rFonts w:cs="宋体" w:hint="eastAsia"/>
        </w:rPr>
        <w:t>代表教育机构</w:t>
      </w:r>
    </w:p>
    <w:p w:rsidR="007B20B2" w:rsidRDefault="007B20B2" w:rsidP="000E0394">
      <w:pPr>
        <w:rPr>
          <w:rFonts w:cs="Times New Roman"/>
        </w:rPr>
      </w:pPr>
    </w:p>
    <w:p w:rsidR="007B20B2" w:rsidRDefault="007B20B2" w:rsidP="008B3791">
      <w:r>
        <w:t>2.</w:t>
      </w:r>
      <w:r>
        <w:rPr>
          <w:rFonts w:cs="宋体" w:hint="eastAsia"/>
        </w:rPr>
        <w:t>下列关于</w:t>
      </w:r>
      <w:r>
        <w:t>ip</w:t>
      </w:r>
      <w:r>
        <w:rPr>
          <w:rFonts w:cs="宋体" w:hint="eastAsia"/>
        </w:rPr>
        <w:t>的说法中，哪些是错误的</w:t>
      </w:r>
      <w:r>
        <w:t>________.</w:t>
      </w:r>
    </w:p>
    <w:p w:rsidR="007B20B2" w:rsidRDefault="007B20B2" w:rsidP="00695BC4">
      <w:pPr>
        <w:rPr>
          <w:rFonts w:cs="Times New Roman"/>
        </w:rPr>
      </w:pPr>
      <w:r>
        <w:t xml:space="preserve">A. </w:t>
      </w:r>
      <w:r>
        <w:rPr>
          <w:rFonts w:cs="宋体" w:hint="eastAsia"/>
        </w:rPr>
        <w:t>两台上网的电脑</w:t>
      </w:r>
      <w:r>
        <w:t>ip</w:t>
      </w:r>
      <w:r>
        <w:rPr>
          <w:rFonts w:cs="宋体" w:hint="eastAsia"/>
        </w:rPr>
        <w:t>可以一样</w:t>
      </w:r>
      <w:r>
        <w:t xml:space="preserve"> </w:t>
      </w:r>
      <w:r>
        <w:tab/>
        <w:t>B. ip</w:t>
      </w:r>
      <w:r>
        <w:rPr>
          <w:rFonts w:cs="宋体" w:hint="eastAsia"/>
        </w:rPr>
        <w:t>地址就是</w:t>
      </w:r>
      <w:r>
        <w:t>tcp</w:t>
      </w:r>
      <w:r>
        <w:rPr>
          <w:rFonts w:cs="宋体" w:hint="eastAsia"/>
        </w:rPr>
        <w:t>地址</w:t>
      </w:r>
    </w:p>
    <w:p w:rsidR="007B20B2" w:rsidRDefault="007B20B2" w:rsidP="00500DF3">
      <w:pPr>
        <w:outlineLvl w:val="0"/>
        <w:rPr>
          <w:rFonts w:cs="Times New Roman"/>
        </w:rPr>
      </w:pPr>
      <w:r>
        <w:t xml:space="preserve">C. </w:t>
      </w:r>
      <w:r>
        <w:rPr>
          <w:rFonts w:cs="宋体" w:hint="eastAsia"/>
        </w:rPr>
        <w:t>现在的</w:t>
      </w:r>
      <w:r>
        <w:t>ip</w:t>
      </w:r>
      <w:r>
        <w:rPr>
          <w:rFonts w:cs="宋体" w:hint="eastAsia"/>
        </w:rPr>
        <w:t>地址是由</w:t>
      </w:r>
      <w:r>
        <w:t>24</w:t>
      </w:r>
      <w:r>
        <w:rPr>
          <w:rFonts w:cs="宋体" w:hint="eastAsia"/>
        </w:rPr>
        <w:t>位</w:t>
      </w:r>
      <w:r>
        <w:t>2</w:t>
      </w:r>
      <w:r>
        <w:rPr>
          <w:rFonts w:cs="宋体" w:hint="eastAsia"/>
        </w:rPr>
        <w:t>进制数组成的</w:t>
      </w:r>
    </w:p>
    <w:p w:rsidR="007B20B2" w:rsidRDefault="007B20B2" w:rsidP="003D2BD5">
      <w:pPr>
        <w:rPr>
          <w:rFonts w:cs="Times New Roman"/>
        </w:rPr>
      </w:pPr>
      <w:r>
        <w:t xml:space="preserve">D. </w:t>
      </w:r>
      <w:r>
        <w:rPr>
          <w:rFonts w:cs="宋体" w:hint="eastAsia"/>
        </w:rPr>
        <w:t>电脑在上网的时候必须有自己的</w:t>
      </w:r>
      <w:r>
        <w:t>ip</w:t>
      </w:r>
      <w:r>
        <w:rPr>
          <w:rFonts w:cs="宋体" w:hint="eastAsia"/>
        </w:rPr>
        <w:t>地址</w:t>
      </w:r>
    </w:p>
    <w:p w:rsidR="007B20B2" w:rsidRDefault="007B20B2" w:rsidP="003D2BD5">
      <w:pPr>
        <w:rPr>
          <w:rFonts w:cs="Times New Roman"/>
        </w:rPr>
      </w:pPr>
    </w:p>
    <w:p w:rsidR="007B20B2" w:rsidRDefault="007B20B2" w:rsidP="0001428F">
      <w:r>
        <w:t xml:space="preserve">3. </w:t>
      </w:r>
      <w:r>
        <w:rPr>
          <w:rFonts w:cs="宋体" w:hint="eastAsia"/>
        </w:rPr>
        <w:t>下列关于域名和</w:t>
      </w:r>
      <w:r>
        <w:t>ip</w:t>
      </w:r>
      <w:r>
        <w:rPr>
          <w:rFonts w:cs="宋体" w:hint="eastAsia"/>
        </w:rPr>
        <w:t>地址的说法中，哪些是正确的</w:t>
      </w:r>
      <w:r>
        <w:t>________.</w:t>
      </w:r>
    </w:p>
    <w:p w:rsidR="007B20B2" w:rsidRDefault="007B20B2" w:rsidP="003C6EA2">
      <w:pPr>
        <w:rPr>
          <w:rFonts w:cs="Times New Roman"/>
        </w:rPr>
      </w:pPr>
      <w:r>
        <w:t xml:space="preserve">A. </w:t>
      </w:r>
      <w:r>
        <w:rPr>
          <w:rFonts w:cs="宋体" w:hint="eastAsia"/>
        </w:rPr>
        <w:t>域名和</w:t>
      </w:r>
      <w:r>
        <w:t>ip</w:t>
      </w:r>
      <w:r>
        <w:rPr>
          <w:rFonts w:cs="宋体" w:hint="eastAsia"/>
        </w:rPr>
        <w:t>地址是一一对应的</w:t>
      </w:r>
    </w:p>
    <w:p w:rsidR="007B20B2" w:rsidRDefault="007B20B2" w:rsidP="002739F8">
      <w:pPr>
        <w:rPr>
          <w:rFonts w:cs="Times New Roman"/>
        </w:rPr>
      </w:pPr>
      <w:r>
        <w:t xml:space="preserve">B. </w:t>
      </w:r>
      <w:r>
        <w:rPr>
          <w:rFonts w:cs="宋体" w:hint="eastAsia"/>
        </w:rPr>
        <w:t>在任地址栏中直接填写网站的</w:t>
      </w:r>
      <w:r>
        <w:t>ip</w:t>
      </w:r>
      <w:r>
        <w:rPr>
          <w:rFonts w:cs="宋体" w:hint="eastAsia"/>
        </w:rPr>
        <w:t>地址可以浏览对应网站</w:t>
      </w:r>
    </w:p>
    <w:p w:rsidR="007B20B2" w:rsidRDefault="007B20B2" w:rsidP="002739F8">
      <w:pPr>
        <w:rPr>
          <w:rFonts w:cs="Times New Roman"/>
        </w:rPr>
      </w:pPr>
      <w:r>
        <w:t xml:space="preserve">C. </w:t>
      </w:r>
      <w:r>
        <w:rPr>
          <w:rFonts w:cs="宋体" w:hint="eastAsia"/>
        </w:rPr>
        <w:t>我国域名中的第二级</w:t>
      </w:r>
      <w:r>
        <w:t>edu</w:t>
      </w:r>
      <w:r>
        <w:rPr>
          <w:rFonts w:cs="宋体" w:hint="eastAsia"/>
        </w:rPr>
        <w:t>代表教育机构，</w:t>
      </w:r>
      <w:r>
        <w:t>com</w:t>
      </w:r>
      <w:r>
        <w:rPr>
          <w:rFonts w:cs="宋体" w:hint="eastAsia"/>
        </w:rPr>
        <w:t>代表商业公司</w:t>
      </w:r>
      <w:r>
        <w:t>,</w:t>
      </w:r>
      <w:r>
        <w:rPr>
          <w:rFonts w:cs="宋体" w:hint="eastAsia"/>
        </w:rPr>
        <w:t>第一级中</w:t>
      </w:r>
      <w:r>
        <w:t>cn</w:t>
      </w:r>
      <w:r>
        <w:rPr>
          <w:rFonts w:cs="宋体" w:hint="eastAsia"/>
        </w:rPr>
        <w:t>代表中国</w:t>
      </w:r>
    </w:p>
    <w:p w:rsidR="007B20B2" w:rsidRDefault="007B20B2" w:rsidP="00D702A9">
      <w:pPr>
        <w:rPr>
          <w:rFonts w:cs="Times New Roman"/>
        </w:rPr>
      </w:pPr>
      <w:r>
        <w:t xml:space="preserve">D. </w:t>
      </w:r>
      <w:r>
        <w:rPr>
          <w:rFonts w:cs="宋体" w:hint="eastAsia"/>
        </w:rPr>
        <w:t>域名和</w:t>
      </w:r>
      <w:r>
        <w:t>ip</w:t>
      </w:r>
      <w:r>
        <w:rPr>
          <w:rFonts w:cs="宋体" w:hint="eastAsia"/>
        </w:rPr>
        <w:t>地址可以由网络上的某些服务器进行转换</w:t>
      </w:r>
    </w:p>
    <w:p w:rsidR="007B20B2" w:rsidRDefault="007B20B2" w:rsidP="000A677C">
      <w:pPr>
        <w:rPr>
          <w:rFonts w:cs="Times New Roman"/>
        </w:rPr>
      </w:pPr>
    </w:p>
    <w:p w:rsidR="007B20B2" w:rsidRDefault="007B20B2" w:rsidP="000A677C">
      <w:r>
        <w:t>4.</w:t>
      </w:r>
      <w:r>
        <w:rPr>
          <w:rFonts w:cs="宋体" w:hint="eastAsia"/>
        </w:rPr>
        <w:t>关于</w:t>
      </w:r>
      <w:r>
        <w:t>tcp/ip</w:t>
      </w:r>
      <w:r>
        <w:rPr>
          <w:rFonts w:cs="宋体" w:hint="eastAsia"/>
        </w:rPr>
        <w:t>协议的描述，哪些是正确的</w:t>
      </w:r>
      <w:r>
        <w:t>________.</w:t>
      </w:r>
    </w:p>
    <w:p w:rsidR="007B20B2" w:rsidRDefault="007B20B2" w:rsidP="00153F77">
      <w:pPr>
        <w:rPr>
          <w:rFonts w:cs="Times New Roman"/>
        </w:rPr>
      </w:pPr>
      <w:r>
        <w:t>A. tcp</w:t>
      </w:r>
      <w:r>
        <w:rPr>
          <w:rFonts w:cs="宋体" w:hint="eastAsia"/>
        </w:rPr>
        <w:t>是传输控制协议</w:t>
      </w:r>
    </w:p>
    <w:p w:rsidR="007B20B2" w:rsidRDefault="007B20B2" w:rsidP="00DF43D3">
      <w:pPr>
        <w:rPr>
          <w:rFonts w:cs="Times New Roman"/>
        </w:rPr>
      </w:pPr>
      <w:r>
        <w:t>B. tcp/ip</w:t>
      </w:r>
      <w:r>
        <w:rPr>
          <w:rFonts w:cs="宋体" w:hint="eastAsia"/>
        </w:rPr>
        <w:t>协议中只有</w:t>
      </w:r>
      <w:r>
        <w:t>tcp</w:t>
      </w:r>
      <w:r>
        <w:rPr>
          <w:rFonts w:cs="宋体" w:hint="eastAsia"/>
        </w:rPr>
        <w:t>协议和</w:t>
      </w:r>
      <w:r>
        <w:t>ip</w:t>
      </w:r>
      <w:r>
        <w:rPr>
          <w:rFonts w:cs="宋体" w:hint="eastAsia"/>
        </w:rPr>
        <w:t>协议</w:t>
      </w:r>
    </w:p>
    <w:p w:rsidR="007B20B2" w:rsidRDefault="007B20B2" w:rsidP="00DF43D3">
      <w:pPr>
        <w:rPr>
          <w:rFonts w:cs="Times New Roman"/>
        </w:rPr>
      </w:pPr>
      <w:r>
        <w:t>C. ip</w:t>
      </w:r>
      <w:r>
        <w:rPr>
          <w:rFonts w:cs="宋体" w:hint="eastAsia"/>
        </w:rPr>
        <w:t>是网络互联协议</w:t>
      </w:r>
    </w:p>
    <w:p w:rsidR="007B20B2" w:rsidRDefault="007B20B2" w:rsidP="00634435">
      <w:pPr>
        <w:rPr>
          <w:rFonts w:cs="Times New Roman"/>
        </w:rPr>
      </w:pPr>
      <w:r>
        <w:t>D. tcp/ip</w:t>
      </w:r>
      <w:r>
        <w:rPr>
          <w:rFonts w:cs="宋体" w:hint="eastAsia"/>
        </w:rPr>
        <w:t>协议中除了</w:t>
      </w:r>
      <w:r>
        <w:t>tcp</w:t>
      </w:r>
      <w:r>
        <w:rPr>
          <w:rFonts w:cs="宋体" w:hint="eastAsia"/>
        </w:rPr>
        <w:t>协议和</w:t>
      </w:r>
      <w:r>
        <w:t>ip</w:t>
      </w:r>
      <w:r>
        <w:rPr>
          <w:rFonts w:cs="宋体" w:hint="eastAsia"/>
        </w:rPr>
        <w:t>协议外，还包括许多其他的协议</w:t>
      </w:r>
    </w:p>
    <w:p w:rsidR="007B20B2" w:rsidRDefault="007B20B2" w:rsidP="00634435">
      <w:pPr>
        <w:rPr>
          <w:rFonts w:cs="Times New Roman"/>
        </w:rPr>
      </w:pPr>
    </w:p>
    <w:p w:rsidR="007B20B2" w:rsidRDefault="007B20B2" w:rsidP="00634435">
      <w:r>
        <w:t>5.</w:t>
      </w:r>
      <w:r>
        <w:rPr>
          <w:rFonts w:cs="宋体" w:hint="eastAsia"/>
        </w:rPr>
        <w:t>关于因特网，下列哪些说法是正确的</w:t>
      </w:r>
      <w:r>
        <w:t>________.</w:t>
      </w:r>
    </w:p>
    <w:p w:rsidR="007B20B2" w:rsidRDefault="007B20B2" w:rsidP="00500DF3">
      <w:pPr>
        <w:outlineLvl w:val="0"/>
        <w:rPr>
          <w:rFonts w:cs="Times New Roman"/>
        </w:rPr>
      </w:pPr>
      <w:r>
        <w:t xml:space="preserve">A. </w:t>
      </w:r>
      <w:r>
        <w:rPr>
          <w:rFonts w:cs="宋体" w:hint="eastAsia"/>
        </w:rPr>
        <w:t>因特网是一个异种网互连、覆盖全球的计算机网络系统</w:t>
      </w:r>
    </w:p>
    <w:p w:rsidR="007B20B2" w:rsidRDefault="007B20B2" w:rsidP="00496310">
      <w:pPr>
        <w:rPr>
          <w:rFonts w:cs="Times New Roman"/>
        </w:rPr>
      </w:pPr>
      <w:r>
        <w:t xml:space="preserve">B. </w:t>
      </w:r>
      <w:r>
        <w:rPr>
          <w:rFonts w:cs="宋体" w:hint="eastAsia"/>
        </w:rPr>
        <w:t>因特网采用客户机</w:t>
      </w:r>
      <w:r>
        <w:t>—</w:t>
      </w:r>
      <w:r>
        <w:rPr>
          <w:rFonts w:cs="宋体" w:hint="eastAsia"/>
        </w:rPr>
        <w:t>服务器模式</w:t>
      </w:r>
    </w:p>
    <w:p w:rsidR="007B20B2" w:rsidRDefault="007B20B2" w:rsidP="00C51A3C">
      <w:pPr>
        <w:rPr>
          <w:rFonts w:cs="Times New Roman"/>
        </w:rPr>
      </w:pPr>
      <w:r>
        <w:t xml:space="preserve">C. </w:t>
      </w:r>
      <w:r>
        <w:rPr>
          <w:rFonts w:cs="宋体" w:hint="eastAsia"/>
        </w:rPr>
        <w:t>能提供</w:t>
      </w:r>
      <w:r>
        <w:t>www</w:t>
      </w:r>
      <w:r>
        <w:rPr>
          <w:rFonts w:cs="宋体" w:hint="eastAsia"/>
        </w:rPr>
        <w:t>、</w:t>
      </w:r>
      <w:r>
        <w:t>e-mail</w:t>
      </w:r>
      <w:r>
        <w:rPr>
          <w:rFonts w:cs="宋体" w:hint="eastAsia"/>
        </w:rPr>
        <w:t>、</w:t>
      </w:r>
      <w:r>
        <w:t>ftp</w:t>
      </w:r>
      <w:r>
        <w:rPr>
          <w:rFonts w:cs="宋体" w:hint="eastAsia"/>
        </w:rPr>
        <w:t>等服务</w:t>
      </w:r>
    </w:p>
    <w:p w:rsidR="007B20B2" w:rsidRDefault="007B20B2" w:rsidP="00260D53">
      <w:pPr>
        <w:rPr>
          <w:rFonts w:cs="Times New Roman"/>
        </w:rPr>
      </w:pPr>
      <w:r>
        <w:t xml:space="preserve">D. </w:t>
      </w:r>
      <w:r>
        <w:rPr>
          <w:rFonts w:cs="宋体" w:hint="eastAsia"/>
        </w:rPr>
        <w:t>接入因特网的常用方法有电话线接入和局域网入网两种方式</w:t>
      </w:r>
    </w:p>
    <w:p w:rsidR="007B20B2" w:rsidRDefault="007B20B2" w:rsidP="00990CEF">
      <w:pPr>
        <w:rPr>
          <w:rFonts w:cs="Times New Roman"/>
        </w:rPr>
      </w:pPr>
    </w:p>
    <w:p w:rsidR="007B20B2" w:rsidRDefault="007B20B2" w:rsidP="000F3098">
      <w:pPr>
        <w:rPr>
          <w:rFonts w:cs="Times New Roman"/>
        </w:rPr>
      </w:pPr>
    </w:p>
    <w:p w:rsidR="007B20B2" w:rsidRDefault="007B20B2" w:rsidP="000F3098">
      <w:pPr>
        <w:rPr>
          <w:rFonts w:cs="Times New Roman"/>
        </w:rPr>
      </w:pPr>
    </w:p>
    <w:p w:rsidR="007B20B2" w:rsidRDefault="007B20B2" w:rsidP="00381182">
      <w:pPr>
        <w:rPr>
          <w:rFonts w:cs="Times New Roman"/>
        </w:rPr>
      </w:pPr>
      <w:r>
        <w:rPr>
          <w:rFonts w:cs="宋体" w:hint="eastAsia"/>
        </w:rPr>
        <w:t>三、判断题</w:t>
      </w:r>
    </w:p>
    <w:p w:rsidR="007B20B2" w:rsidRDefault="007B20B2" w:rsidP="00381182">
      <w:pPr>
        <w:rPr>
          <w:rFonts w:cs="Times New Roman"/>
        </w:rPr>
      </w:pPr>
      <w:r>
        <w:t xml:space="preserve">1. </w:t>
      </w:r>
      <w:r>
        <w:rPr>
          <w:rFonts w:cs="宋体" w:hint="eastAsia"/>
        </w:rPr>
        <w:t>广域网的连接范围是一个单位或建筑物。</w:t>
      </w:r>
    </w:p>
    <w:p w:rsidR="007B20B2" w:rsidRDefault="007B20B2" w:rsidP="00381182">
      <w:pPr>
        <w:rPr>
          <w:rFonts w:cs="Times New Roman"/>
        </w:rPr>
      </w:pPr>
      <w:r>
        <w:t>2. internet</w:t>
      </w:r>
      <w:r>
        <w:rPr>
          <w:rFonts w:cs="宋体" w:hint="eastAsia"/>
        </w:rPr>
        <w:t>使用的协议是</w:t>
      </w:r>
      <w:r>
        <w:t>ip</w:t>
      </w:r>
      <w:r>
        <w:rPr>
          <w:rFonts w:cs="宋体" w:hint="eastAsia"/>
        </w:rPr>
        <w:t>协议。</w:t>
      </w:r>
    </w:p>
    <w:p w:rsidR="007B20B2" w:rsidRDefault="007B20B2" w:rsidP="00381182">
      <w:pPr>
        <w:rPr>
          <w:rFonts w:cs="Times New Roman"/>
        </w:rPr>
      </w:pPr>
      <w:r>
        <w:t xml:space="preserve">3. </w:t>
      </w:r>
      <w:r>
        <w:rPr>
          <w:rFonts w:cs="宋体" w:hint="eastAsia"/>
        </w:rPr>
        <w:t>接入</w:t>
      </w:r>
      <w:r>
        <w:t>internet</w:t>
      </w:r>
      <w:r>
        <w:rPr>
          <w:rFonts w:cs="宋体" w:hint="eastAsia"/>
        </w:rPr>
        <w:t>可以使用电话线和专线连接两种方式。</w:t>
      </w:r>
    </w:p>
    <w:p w:rsidR="007B20B2" w:rsidRDefault="007B20B2" w:rsidP="00381182">
      <w:pPr>
        <w:rPr>
          <w:rFonts w:cs="Times New Roman"/>
        </w:rPr>
      </w:pPr>
      <w:r>
        <w:t xml:space="preserve">4. </w:t>
      </w:r>
      <w:r>
        <w:rPr>
          <w:rFonts w:cs="宋体" w:hint="eastAsia"/>
        </w:rPr>
        <w:t>利用</w:t>
      </w:r>
      <w:r>
        <w:t>outlook express</w:t>
      </w:r>
      <w:r>
        <w:rPr>
          <w:rFonts w:cs="宋体" w:hint="eastAsia"/>
        </w:rPr>
        <w:t>程序可以收发电子邮件。</w:t>
      </w:r>
    </w:p>
    <w:p w:rsidR="007B20B2" w:rsidRDefault="007B20B2" w:rsidP="00D45A7C">
      <w:pPr>
        <w:rPr>
          <w:rFonts w:cs="Times New Roman"/>
        </w:rPr>
      </w:pPr>
      <w:r>
        <w:t xml:space="preserve">5. </w:t>
      </w:r>
      <w:r>
        <w:rPr>
          <w:rFonts w:cs="宋体" w:hint="eastAsia"/>
        </w:rPr>
        <w:t>用户使用</w:t>
      </w:r>
      <w:r>
        <w:t>ftp</w:t>
      </w:r>
      <w:r>
        <w:rPr>
          <w:rFonts w:cs="宋体" w:hint="eastAsia"/>
        </w:rPr>
        <w:t>从远程主机向自己的计算机传送文件称为上传。</w:t>
      </w:r>
    </w:p>
    <w:p w:rsidR="007B20B2" w:rsidRPr="002A2FB1" w:rsidRDefault="007B20B2" w:rsidP="00D45A7C">
      <w:pPr>
        <w:rPr>
          <w:rFonts w:cs="Times New Roman"/>
        </w:rPr>
      </w:pPr>
      <w:bookmarkStart w:id="0" w:name="_GoBack"/>
      <w:bookmarkEnd w:id="0"/>
    </w:p>
    <w:sectPr w:rsidR="007B20B2" w:rsidRPr="002A2FB1" w:rsidSect="005B489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0B2" w:rsidRDefault="007B20B2" w:rsidP="00FD54A8">
      <w:pPr>
        <w:rPr>
          <w:rFonts w:cs="Times New Roman"/>
        </w:rPr>
      </w:pPr>
      <w:r>
        <w:rPr>
          <w:rFonts w:cs="Times New Roman"/>
        </w:rPr>
        <w:separator/>
      </w:r>
    </w:p>
  </w:endnote>
  <w:endnote w:type="continuationSeparator" w:id="0">
    <w:p w:rsidR="007B20B2" w:rsidRDefault="007B20B2" w:rsidP="00FD54A8">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0B2" w:rsidRDefault="007B20B2" w:rsidP="00FD54A8">
      <w:pPr>
        <w:rPr>
          <w:rFonts w:cs="Times New Roman"/>
        </w:rPr>
      </w:pPr>
      <w:r>
        <w:rPr>
          <w:rFonts w:cs="Times New Roman"/>
        </w:rPr>
        <w:separator/>
      </w:r>
    </w:p>
  </w:footnote>
  <w:footnote w:type="continuationSeparator" w:id="0">
    <w:p w:rsidR="007B20B2" w:rsidRDefault="007B20B2" w:rsidP="00FD54A8">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4321F6"/>
    <w:multiLevelType w:val="hybridMultilevel"/>
    <w:tmpl w:val="3CB2CD50"/>
    <w:lvl w:ilvl="0" w:tplc="428A257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nsid w:val="4B4D0AD6"/>
    <w:multiLevelType w:val="hybridMultilevel"/>
    <w:tmpl w:val="89248A9E"/>
    <w:lvl w:ilvl="0" w:tplc="112065E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nsid w:val="5C17214C"/>
    <w:multiLevelType w:val="hybridMultilevel"/>
    <w:tmpl w:val="0ECC20D0"/>
    <w:lvl w:ilvl="0" w:tplc="149614D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232F"/>
    <w:rsid w:val="0001428F"/>
    <w:rsid w:val="000175F4"/>
    <w:rsid w:val="00023A86"/>
    <w:rsid w:val="000321E3"/>
    <w:rsid w:val="0003710F"/>
    <w:rsid w:val="00046777"/>
    <w:rsid w:val="0005232F"/>
    <w:rsid w:val="00063674"/>
    <w:rsid w:val="000769F0"/>
    <w:rsid w:val="00080DC2"/>
    <w:rsid w:val="00081B8D"/>
    <w:rsid w:val="000869AC"/>
    <w:rsid w:val="000A677C"/>
    <w:rsid w:val="000B365F"/>
    <w:rsid w:val="000B470D"/>
    <w:rsid w:val="000C16E1"/>
    <w:rsid w:val="000C5932"/>
    <w:rsid w:val="000C6BCC"/>
    <w:rsid w:val="000D4DDB"/>
    <w:rsid w:val="000E0394"/>
    <w:rsid w:val="000E1EE2"/>
    <w:rsid w:val="000F3098"/>
    <w:rsid w:val="000F561A"/>
    <w:rsid w:val="001005E3"/>
    <w:rsid w:val="0010263D"/>
    <w:rsid w:val="00106AF2"/>
    <w:rsid w:val="0011674A"/>
    <w:rsid w:val="001240C9"/>
    <w:rsid w:val="001255BE"/>
    <w:rsid w:val="00130DB0"/>
    <w:rsid w:val="00133170"/>
    <w:rsid w:val="00153F77"/>
    <w:rsid w:val="001607A2"/>
    <w:rsid w:val="00160F47"/>
    <w:rsid w:val="00175620"/>
    <w:rsid w:val="001A6942"/>
    <w:rsid w:val="001B5B82"/>
    <w:rsid w:val="001B6988"/>
    <w:rsid w:val="001C659A"/>
    <w:rsid w:val="001D7727"/>
    <w:rsid w:val="001E06A6"/>
    <w:rsid w:val="001E31DD"/>
    <w:rsid w:val="001F137C"/>
    <w:rsid w:val="001F491A"/>
    <w:rsid w:val="001F7511"/>
    <w:rsid w:val="00224F73"/>
    <w:rsid w:val="00251DC5"/>
    <w:rsid w:val="00253F87"/>
    <w:rsid w:val="00260D53"/>
    <w:rsid w:val="002739F8"/>
    <w:rsid w:val="002812F5"/>
    <w:rsid w:val="00283081"/>
    <w:rsid w:val="002A2FB1"/>
    <w:rsid w:val="002C2C9B"/>
    <w:rsid w:val="002D0696"/>
    <w:rsid w:val="002D1C01"/>
    <w:rsid w:val="002E0318"/>
    <w:rsid w:val="002E3651"/>
    <w:rsid w:val="002F3448"/>
    <w:rsid w:val="003026EE"/>
    <w:rsid w:val="00354F99"/>
    <w:rsid w:val="003554F6"/>
    <w:rsid w:val="00355B82"/>
    <w:rsid w:val="00381182"/>
    <w:rsid w:val="003B340B"/>
    <w:rsid w:val="003C68A7"/>
    <w:rsid w:val="003C6EA2"/>
    <w:rsid w:val="003D2BD5"/>
    <w:rsid w:val="003F23E3"/>
    <w:rsid w:val="004037FB"/>
    <w:rsid w:val="00417CDA"/>
    <w:rsid w:val="004276A6"/>
    <w:rsid w:val="0043482F"/>
    <w:rsid w:val="00484ADE"/>
    <w:rsid w:val="00493E6A"/>
    <w:rsid w:val="004958EE"/>
    <w:rsid w:val="00496310"/>
    <w:rsid w:val="00496DC5"/>
    <w:rsid w:val="004E3D8C"/>
    <w:rsid w:val="004E5EF4"/>
    <w:rsid w:val="004F3C3E"/>
    <w:rsid w:val="00500DF3"/>
    <w:rsid w:val="005310FE"/>
    <w:rsid w:val="0055294C"/>
    <w:rsid w:val="0055700B"/>
    <w:rsid w:val="00570C28"/>
    <w:rsid w:val="00584C2D"/>
    <w:rsid w:val="00592DF8"/>
    <w:rsid w:val="00594FA6"/>
    <w:rsid w:val="005B4890"/>
    <w:rsid w:val="005C15CE"/>
    <w:rsid w:val="005F053B"/>
    <w:rsid w:val="00603163"/>
    <w:rsid w:val="00606626"/>
    <w:rsid w:val="0061486F"/>
    <w:rsid w:val="006306FF"/>
    <w:rsid w:val="00634435"/>
    <w:rsid w:val="00673F4B"/>
    <w:rsid w:val="00680B18"/>
    <w:rsid w:val="00695BC4"/>
    <w:rsid w:val="0069611A"/>
    <w:rsid w:val="006B60AD"/>
    <w:rsid w:val="006C3B76"/>
    <w:rsid w:val="006D0409"/>
    <w:rsid w:val="006D0561"/>
    <w:rsid w:val="006D50DA"/>
    <w:rsid w:val="006E3D3E"/>
    <w:rsid w:val="00701330"/>
    <w:rsid w:val="00713490"/>
    <w:rsid w:val="00716760"/>
    <w:rsid w:val="007208D6"/>
    <w:rsid w:val="0072382B"/>
    <w:rsid w:val="00733E0A"/>
    <w:rsid w:val="00784A97"/>
    <w:rsid w:val="0079350A"/>
    <w:rsid w:val="007A6D39"/>
    <w:rsid w:val="007B20B2"/>
    <w:rsid w:val="007B6F90"/>
    <w:rsid w:val="007D46B2"/>
    <w:rsid w:val="007E1613"/>
    <w:rsid w:val="007F0C39"/>
    <w:rsid w:val="0082077F"/>
    <w:rsid w:val="00821B2F"/>
    <w:rsid w:val="00830BD5"/>
    <w:rsid w:val="0084479C"/>
    <w:rsid w:val="00851F2E"/>
    <w:rsid w:val="00887C96"/>
    <w:rsid w:val="00890022"/>
    <w:rsid w:val="00890938"/>
    <w:rsid w:val="00892076"/>
    <w:rsid w:val="00896301"/>
    <w:rsid w:val="008B3791"/>
    <w:rsid w:val="008D715B"/>
    <w:rsid w:val="008E2AF6"/>
    <w:rsid w:val="008F0565"/>
    <w:rsid w:val="008F664D"/>
    <w:rsid w:val="009265EB"/>
    <w:rsid w:val="00935707"/>
    <w:rsid w:val="009358D4"/>
    <w:rsid w:val="00950F97"/>
    <w:rsid w:val="00963F19"/>
    <w:rsid w:val="009821E1"/>
    <w:rsid w:val="00990CEF"/>
    <w:rsid w:val="00993362"/>
    <w:rsid w:val="009965B3"/>
    <w:rsid w:val="00997107"/>
    <w:rsid w:val="009B4217"/>
    <w:rsid w:val="009C2936"/>
    <w:rsid w:val="009C4BF0"/>
    <w:rsid w:val="009C57B4"/>
    <w:rsid w:val="00A00CA1"/>
    <w:rsid w:val="00A134AD"/>
    <w:rsid w:val="00A177B2"/>
    <w:rsid w:val="00A2148B"/>
    <w:rsid w:val="00A317D5"/>
    <w:rsid w:val="00A348A0"/>
    <w:rsid w:val="00A44590"/>
    <w:rsid w:val="00A47D2F"/>
    <w:rsid w:val="00A55877"/>
    <w:rsid w:val="00A66D97"/>
    <w:rsid w:val="00A8220E"/>
    <w:rsid w:val="00A97AEE"/>
    <w:rsid w:val="00A97DC3"/>
    <w:rsid w:val="00AA15AF"/>
    <w:rsid w:val="00AB5A72"/>
    <w:rsid w:val="00AD5573"/>
    <w:rsid w:val="00AF2CEF"/>
    <w:rsid w:val="00B0235D"/>
    <w:rsid w:val="00B201BC"/>
    <w:rsid w:val="00B54537"/>
    <w:rsid w:val="00B64623"/>
    <w:rsid w:val="00B72C1E"/>
    <w:rsid w:val="00B733E5"/>
    <w:rsid w:val="00BA2CEB"/>
    <w:rsid w:val="00BB0504"/>
    <w:rsid w:val="00BB1B70"/>
    <w:rsid w:val="00BC4C8C"/>
    <w:rsid w:val="00BD28A4"/>
    <w:rsid w:val="00BD4601"/>
    <w:rsid w:val="00BF03B1"/>
    <w:rsid w:val="00C1660D"/>
    <w:rsid w:val="00C21D67"/>
    <w:rsid w:val="00C25048"/>
    <w:rsid w:val="00C3530B"/>
    <w:rsid w:val="00C51A3C"/>
    <w:rsid w:val="00C51DFA"/>
    <w:rsid w:val="00C54F40"/>
    <w:rsid w:val="00C643EB"/>
    <w:rsid w:val="00C82C41"/>
    <w:rsid w:val="00C86B51"/>
    <w:rsid w:val="00CA5985"/>
    <w:rsid w:val="00CA7FC5"/>
    <w:rsid w:val="00CC25A7"/>
    <w:rsid w:val="00CC76FD"/>
    <w:rsid w:val="00CD4963"/>
    <w:rsid w:val="00D31099"/>
    <w:rsid w:val="00D37358"/>
    <w:rsid w:val="00D45A7C"/>
    <w:rsid w:val="00D60D65"/>
    <w:rsid w:val="00D65D8C"/>
    <w:rsid w:val="00D702A9"/>
    <w:rsid w:val="00D734FE"/>
    <w:rsid w:val="00D77976"/>
    <w:rsid w:val="00D8019A"/>
    <w:rsid w:val="00DA25FA"/>
    <w:rsid w:val="00DC0082"/>
    <w:rsid w:val="00DD3F58"/>
    <w:rsid w:val="00DE5451"/>
    <w:rsid w:val="00DF4145"/>
    <w:rsid w:val="00DF43D3"/>
    <w:rsid w:val="00E5356A"/>
    <w:rsid w:val="00E616C1"/>
    <w:rsid w:val="00E71948"/>
    <w:rsid w:val="00E974F8"/>
    <w:rsid w:val="00EA10CC"/>
    <w:rsid w:val="00F1366D"/>
    <w:rsid w:val="00F14273"/>
    <w:rsid w:val="00F1479F"/>
    <w:rsid w:val="00F213B2"/>
    <w:rsid w:val="00F700B7"/>
    <w:rsid w:val="00F805C5"/>
    <w:rsid w:val="00FB6BF9"/>
    <w:rsid w:val="00FB7AD7"/>
    <w:rsid w:val="00FB7D29"/>
    <w:rsid w:val="00FD54A8"/>
    <w:rsid w:val="00FE2580"/>
    <w:rsid w:val="00FF3AAB"/>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4890"/>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05232F"/>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semiHidden/>
    <w:rsid w:val="0005232F"/>
    <w:rPr>
      <w:color w:val="0000FF"/>
      <w:u w:val="single"/>
    </w:rPr>
  </w:style>
  <w:style w:type="character" w:customStyle="1" w:styleId="apple-converted-space">
    <w:name w:val="apple-converted-space"/>
    <w:basedOn w:val="DefaultParagraphFont"/>
    <w:uiPriority w:val="99"/>
    <w:rsid w:val="0005232F"/>
  </w:style>
  <w:style w:type="paragraph" w:styleId="Header">
    <w:name w:val="header"/>
    <w:basedOn w:val="Normal"/>
    <w:link w:val="HeaderChar"/>
    <w:uiPriority w:val="99"/>
    <w:rsid w:val="00FD54A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D54A8"/>
    <w:rPr>
      <w:sz w:val="18"/>
      <w:szCs w:val="18"/>
    </w:rPr>
  </w:style>
  <w:style w:type="paragraph" w:styleId="Footer">
    <w:name w:val="footer"/>
    <w:basedOn w:val="Normal"/>
    <w:link w:val="FooterChar"/>
    <w:uiPriority w:val="99"/>
    <w:rsid w:val="00FD54A8"/>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D54A8"/>
    <w:rPr>
      <w:sz w:val="18"/>
      <w:szCs w:val="18"/>
    </w:rPr>
  </w:style>
  <w:style w:type="paragraph" w:styleId="ListParagraph">
    <w:name w:val="List Paragraph"/>
    <w:basedOn w:val="Normal"/>
    <w:uiPriority w:val="99"/>
    <w:qFormat/>
    <w:rsid w:val="00A2148B"/>
    <w:pPr>
      <w:ind w:firstLineChars="200" w:firstLine="420"/>
    </w:pPr>
  </w:style>
  <w:style w:type="paragraph" w:styleId="DocumentMap">
    <w:name w:val="Document Map"/>
    <w:basedOn w:val="Normal"/>
    <w:link w:val="DocumentMapChar"/>
    <w:uiPriority w:val="99"/>
    <w:semiHidden/>
    <w:rsid w:val="00500DF3"/>
    <w:rPr>
      <w:rFonts w:ascii="宋体" w:cs="宋体"/>
      <w:sz w:val="18"/>
      <w:szCs w:val="18"/>
    </w:rPr>
  </w:style>
  <w:style w:type="character" w:customStyle="1" w:styleId="DocumentMapChar">
    <w:name w:val="Document Map Char"/>
    <w:basedOn w:val="DefaultParagraphFont"/>
    <w:link w:val="DocumentMap"/>
    <w:uiPriority w:val="99"/>
    <w:semiHidden/>
    <w:locked/>
    <w:rsid w:val="00500DF3"/>
    <w:rPr>
      <w:rFonts w:ascii="宋体" w:eastAsia="宋体" w:cs="宋体"/>
      <w:sz w:val="18"/>
      <w:szCs w:val="18"/>
    </w:rPr>
  </w:style>
</w:styles>
</file>

<file path=word/webSettings.xml><?xml version="1.0" encoding="utf-8"?>
<w:webSettings xmlns:r="http://schemas.openxmlformats.org/officeDocument/2006/relationships" xmlns:w="http://schemas.openxmlformats.org/wordprocessingml/2006/main">
  <w:divs>
    <w:div w:id="1276018280">
      <w:marLeft w:val="0"/>
      <w:marRight w:val="0"/>
      <w:marTop w:val="0"/>
      <w:marBottom w:val="0"/>
      <w:divBdr>
        <w:top w:val="none" w:sz="0" w:space="0" w:color="auto"/>
        <w:left w:val="none" w:sz="0" w:space="0" w:color="auto"/>
        <w:bottom w:val="none" w:sz="0" w:space="0" w:color="auto"/>
        <w:right w:val="none" w:sz="0" w:space="0" w:color="auto"/>
      </w:divBdr>
    </w:div>
    <w:div w:id="1276018281">
      <w:marLeft w:val="0"/>
      <w:marRight w:val="0"/>
      <w:marTop w:val="0"/>
      <w:marBottom w:val="0"/>
      <w:divBdr>
        <w:top w:val="none" w:sz="0" w:space="0" w:color="auto"/>
        <w:left w:val="none" w:sz="0" w:space="0" w:color="auto"/>
        <w:bottom w:val="none" w:sz="0" w:space="0" w:color="auto"/>
        <w:right w:val="none" w:sz="0" w:space="0" w:color="auto"/>
      </w:divBdr>
    </w:div>
    <w:div w:id="1276018282">
      <w:marLeft w:val="0"/>
      <w:marRight w:val="0"/>
      <w:marTop w:val="0"/>
      <w:marBottom w:val="0"/>
      <w:divBdr>
        <w:top w:val="none" w:sz="0" w:space="0" w:color="auto"/>
        <w:left w:val="none" w:sz="0" w:space="0" w:color="auto"/>
        <w:bottom w:val="none" w:sz="0" w:space="0" w:color="auto"/>
        <w:right w:val="none" w:sz="0" w:space="0" w:color="auto"/>
      </w:divBdr>
    </w:div>
    <w:div w:id="1276018283">
      <w:marLeft w:val="0"/>
      <w:marRight w:val="0"/>
      <w:marTop w:val="0"/>
      <w:marBottom w:val="0"/>
      <w:divBdr>
        <w:top w:val="none" w:sz="0" w:space="0" w:color="auto"/>
        <w:left w:val="none" w:sz="0" w:space="0" w:color="auto"/>
        <w:bottom w:val="none" w:sz="0" w:space="0" w:color="auto"/>
        <w:right w:val="none" w:sz="0" w:space="0" w:color="auto"/>
      </w:divBdr>
    </w:div>
    <w:div w:id="1276018284">
      <w:marLeft w:val="0"/>
      <w:marRight w:val="0"/>
      <w:marTop w:val="0"/>
      <w:marBottom w:val="0"/>
      <w:divBdr>
        <w:top w:val="none" w:sz="0" w:space="0" w:color="auto"/>
        <w:left w:val="none" w:sz="0" w:space="0" w:color="auto"/>
        <w:bottom w:val="none" w:sz="0" w:space="0" w:color="auto"/>
        <w:right w:val="none" w:sz="0" w:space="0" w:color="auto"/>
      </w:divBdr>
    </w:div>
    <w:div w:id="1276018285">
      <w:marLeft w:val="0"/>
      <w:marRight w:val="0"/>
      <w:marTop w:val="0"/>
      <w:marBottom w:val="0"/>
      <w:divBdr>
        <w:top w:val="none" w:sz="0" w:space="0" w:color="auto"/>
        <w:left w:val="none" w:sz="0" w:space="0" w:color="auto"/>
        <w:bottom w:val="none" w:sz="0" w:space="0" w:color="auto"/>
        <w:right w:val="none" w:sz="0" w:space="0" w:color="auto"/>
      </w:divBdr>
    </w:div>
    <w:div w:id="12760182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TotalTime>
  <Pages>2</Pages>
  <Words>251</Words>
  <Characters>1433</Characters>
  <Application>Microsoft Office Outlook</Application>
  <DocSecurity>0</DocSecurity>
  <Lines>0</Lines>
  <Paragraphs>0</Paragraphs>
  <ScaleCrop>false</ScaleCrop>
  <Company>swjtu</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 xue</dc:creator>
  <cp:keywords/>
  <dc:description/>
  <cp:lastModifiedBy>hefeng</cp:lastModifiedBy>
  <cp:revision>355</cp:revision>
  <dcterms:created xsi:type="dcterms:W3CDTF">2013-05-25T08:59:00Z</dcterms:created>
  <dcterms:modified xsi:type="dcterms:W3CDTF">2013-05-27T00:42:00Z</dcterms:modified>
</cp:coreProperties>
</file>